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F23A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John MASON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31B50F2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Witherley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Leicestershire.</w:t>
      </w:r>
    </w:p>
    <w:p w14:paraId="19FD1E65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E83D14D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2012AD3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debt against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Godeman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Higham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Roger</w:t>
      </w:r>
    </w:p>
    <w:p w14:paraId="41D4AECE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Man of Hinckley(q.v.) and John Benet of Hinckley(q.v.).</w:t>
      </w:r>
    </w:p>
    <w:p w14:paraId="1742D99F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AA378DB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60706D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AC60400" w14:textId="77777777" w:rsidR="00672567" w:rsidRDefault="00672567" w:rsidP="0067256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December 2021</w:t>
      </w:r>
    </w:p>
    <w:p w14:paraId="09458DE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BC9A" w14:textId="77777777" w:rsidR="00672567" w:rsidRDefault="00672567" w:rsidP="009139A6">
      <w:r>
        <w:separator/>
      </w:r>
    </w:p>
  </w:endnote>
  <w:endnote w:type="continuationSeparator" w:id="0">
    <w:p w14:paraId="17C1DC96" w14:textId="77777777" w:rsidR="00672567" w:rsidRDefault="006725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5E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FC9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9A1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2D7B" w14:textId="77777777" w:rsidR="00672567" w:rsidRDefault="00672567" w:rsidP="009139A6">
      <w:r>
        <w:separator/>
      </w:r>
    </w:p>
  </w:footnote>
  <w:footnote w:type="continuationSeparator" w:id="0">
    <w:p w14:paraId="66E0DEC0" w14:textId="77777777" w:rsidR="00672567" w:rsidRDefault="006725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F0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E4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7E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67"/>
    <w:rsid w:val="000666E0"/>
    <w:rsid w:val="002510B7"/>
    <w:rsid w:val="005C130B"/>
    <w:rsid w:val="00672567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B5B31"/>
  <w15:chartTrackingRefBased/>
  <w15:docId w15:val="{48D7ED78-5CD8-405C-BFC8-1CCFA29A7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25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2022-01-13T19:48:00Z</dcterms:created>
  <dcterms:modified xsi:type="dcterms:W3CDTF">2022-01-13T19:48:00Z</dcterms:modified>
</cp:coreProperties>
</file>